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2BEDA" w14:textId="77777777" w:rsidR="0064063D" w:rsidRDefault="00EC0311" w:rsidP="00294A39">
      <w:pPr>
        <w:pStyle w:val="Heading1"/>
      </w:pPr>
      <w:bookmarkStart w:id="0" w:name="_GoBack"/>
      <w:bookmarkEnd w:id="0"/>
      <w:r>
        <w:t xml:space="preserve">5 Ways to </w:t>
      </w:r>
      <w:r w:rsidR="00294A39">
        <w:t>Chang</w:t>
      </w:r>
      <w:r>
        <w:t>e</w:t>
      </w:r>
      <w:r w:rsidR="00294A39">
        <w:t xml:space="preserve"> Your Negative Mindset</w:t>
      </w:r>
    </w:p>
    <w:p w14:paraId="4E90A2F0" w14:textId="77777777" w:rsidR="007733C9" w:rsidRDefault="007733C9" w:rsidP="007733C9"/>
    <w:p w14:paraId="1DC7A0D7" w14:textId="77777777" w:rsidR="00452721" w:rsidRDefault="00EC0311" w:rsidP="007733C9">
      <w:r>
        <w:t xml:space="preserve">Having a negative mindset will ultimately lead you to live an unhappy life and suffer from depression. It can even end up influencing the decisions you make in both your personal and professional life. To avoid </w:t>
      </w:r>
      <w:r>
        <w:t>being overpowered and controlled by negativity, here are five ways you can change your mindset and become more positive.</w:t>
      </w:r>
    </w:p>
    <w:p w14:paraId="0E720ECE" w14:textId="77777777" w:rsidR="00452721" w:rsidRDefault="00452721" w:rsidP="007733C9"/>
    <w:p w14:paraId="48AEBF3D" w14:textId="77777777" w:rsidR="00452721" w:rsidRDefault="00EC0311" w:rsidP="007733C9">
      <w:pPr>
        <w:rPr>
          <w:b/>
        </w:rPr>
      </w:pPr>
      <w:r>
        <w:rPr>
          <w:b/>
        </w:rPr>
        <w:t>Accept That Your Thoughts Need Adjusting</w:t>
      </w:r>
    </w:p>
    <w:p w14:paraId="72EB6F28" w14:textId="77777777" w:rsidR="00523513" w:rsidRDefault="00EC0311" w:rsidP="007733C9">
      <w:r>
        <w:t>Everyone has had dreams and goals that didn’t turn out how we expected. If this happens repea</w:t>
      </w:r>
      <w:r>
        <w:t xml:space="preserve">tedly, you may start to wonder what needs to be changed. However, you rarely look inside at your own thinking as the place to start making the changes. If you’re dealing with doubt and fear when it comes to reaching your goals, you may need to accept that </w:t>
      </w:r>
      <w:r>
        <w:t xml:space="preserve">you need to change your negative thoughts. </w:t>
      </w:r>
    </w:p>
    <w:p w14:paraId="4D14563B" w14:textId="77777777" w:rsidR="00347D42" w:rsidRDefault="00347D42" w:rsidP="007733C9"/>
    <w:p w14:paraId="203CE349" w14:textId="77777777" w:rsidR="00347D42" w:rsidRDefault="00EC0311" w:rsidP="007733C9">
      <w:pPr>
        <w:rPr>
          <w:b/>
        </w:rPr>
      </w:pPr>
      <w:r>
        <w:rPr>
          <w:b/>
        </w:rPr>
        <w:t>Identify Your Negative Thoughts</w:t>
      </w:r>
    </w:p>
    <w:p w14:paraId="5AE836CB" w14:textId="77777777" w:rsidR="00347D42" w:rsidRDefault="00EC0311" w:rsidP="007733C9">
      <w:r>
        <w:t>Every day there are around 65,000 thoughts that go through our minds. Unfortunately, most of these are negative, and most of the time we aren't even aware of them. These automatic</w:t>
      </w:r>
      <w:r>
        <w:t xml:space="preserve"> negative thoughts will quickly destroy your dreams if you let them. </w:t>
      </w:r>
      <w:r w:rsidR="00ED7EF3">
        <w:t>To overcome these thoughts, you have to become aware of them. Notice when you are thinking negative thoughts and determine how frequently it happens.</w:t>
      </w:r>
    </w:p>
    <w:p w14:paraId="198AEA55" w14:textId="77777777" w:rsidR="00424E51" w:rsidRDefault="00424E51" w:rsidP="007733C9"/>
    <w:p w14:paraId="014C7787" w14:textId="77777777" w:rsidR="00424E51" w:rsidRDefault="00EC0311" w:rsidP="007733C9">
      <w:pPr>
        <w:rPr>
          <w:b/>
        </w:rPr>
      </w:pPr>
      <w:r>
        <w:rPr>
          <w:b/>
        </w:rPr>
        <w:t>Flip the Switch</w:t>
      </w:r>
    </w:p>
    <w:p w14:paraId="6D9235CE" w14:textId="77777777" w:rsidR="00424E51" w:rsidRDefault="00EC0311" w:rsidP="007733C9">
      <w:r>
        <w:t>As you become more a</w:t>
      </w:r>
      <w:r>
        <w:t xml:space="preserve">ware of the negative thoughts, you need to determine a way to stop them from holding your back. Every time you notice that you are entertaining a negative thought, flip the switch to something more positive. Rather than seeing all your flaws when you look </w:t>
      </w:r>
      <w:r>
        <w:t>in the mirror, tell yourself that you look good. Often, taking this one positive step in the right direction will be enough to silence the negative thoughts.</w:t>
      </w:r>
    </w:p>
    <w:p w14:paraId="1D270FC8" w14:textId="77777777" w:rsidR="005D5AC3" w:rsidRDefault="005D5AC3" w:rsidP="007733C9"/>
    <w:p w14:paraId="7E9538E7" w14:textId="77777777" w:rsidR="005D5AC3" w:rsidRDefault="00EC0311" w:rsidP="007733C9">
      <w:pPr>
        <w:rPr>
          <w:b/>
        </w:rPr>
      </w:pPr>
      <w:r>
        <w:rPr>
          <w:b/>
        </w:rPr>
        <w:t xml:space="preserve">Start Small </w:t>
      </w:r>
    </w:p>
    <w:p w14:paraId="3DB50089" w14:textId="77777777" w:rsidR="00624BE4" w:rsidRDefault="00EC0311" w:rsidP="007733C9">
      <w:r>
        <w:t>One of the best ways to change your mindset and realize your dreams is to set small,</w:t>
      </w:r>
      <w:r>
        <w:t xml:space="preserve"> achievable goals. If your goal is to exercise daily, you can start by setting the goal of completing just one push-up a day. If you feel you can do more, do it. Achieving your larger goals requires you to take small steps, every day, to create the momentu</w:t>
      </w:r>
      <w:r>
        <w:t>m that will yield positive results.</w:t>
      </w:r>
    </w:p>
    <w:p w14:paraId="63E2631B" w14:textId="77777777" w:rsidR="00014382" w:rsidRDefault="00014382" w:rsidP="007733C9"/>
    <w:p w14:paraId="7F00ECC1" w14:textId="77777777" w:rsidR="00014382" w:rsidRDefault="00EC0311" w:rsidP="007733C9">
      <w:pPr>
        <w:rPr>
          <w:b/>
        </w:rPr>
      </w:pPr>
      <w:r>
        <w:rPr>
          <w:b/>
        </w:rPr>
        <w:lastRenderedPageBreak/>
        <w:t>Get Comfortable with Failure</w:t>
      </w:r>
    </w:p>
    <w:p w14:paraId="6187A22B" w14:textId="77777777" w:rsidR="00AE2EFD" w:rsidRDefault="00EC0311" w:rsidP="007733C9">
      <w:r>
        <w:t>Changing your mindset will take work, and you are guaranteed to experience failure along the way. The only thing that will keep you from reaching your goals is when you stop trying. Successf</w:t>
      </w:r>
      <w:r>
        <w:t>ul people know that they will experience failure along the way, but unlike most people, they don't let the failure stop them.</w:t>
      </w:r>
    </w:p>
    <w:p w14:paraId="2B6547C7" w14:textId="77777777" w:rsidR="00CB4DFC" w:rsidRDefault="00CB4DFC" w:rsidP="007733C9"/>
    <w:p w14:paraId="677F764E" w14:textId="77777777" w:rsidR="00CB4DFC" w:rsidRPr="00CB4DFC" w:rsidRDefault="00EC0311" w:rsidP="007733C9">
      <w:r>
        <w:t xml:space="preserve">Changing your mindset doesn’t happen by accident. It is a choice that you have to make for yourself. Following these five simple </w:t>
      </w:r>
      <w:r>
        <w:t xml:space="preserve">steps will help you get on the right track to developing a more positive mindset. </w:t>
      </w:r>
    </w:p>
    <w:sectPr w:rsidR="00CB4DFC" w:rsidRPr="00CB4DFC"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A39"/>
    <w:rsid w:val="00014382"/>
    <w:rsid w:val="00294A39"/>
    <w:rsid w:val="00347D42"/>
    <w:rsid w:val="00424E51"/>
    <w:rsid w:val="00452721"/>
    <w:rsid w:val="00523513"/>
    <w:rsid w:val="005D5AC3"/>
    <w:rsid w:val="00624BE4"/>
    <w:rsid w:val="0064063D"/>
    <w:rsid w:val="00660AAD"/>
    <w:rsid w:val="007733C9"/>
    <w:rsid w:val="00AD2D8B"/>
    <w:rsid w:val="00AE2EFD"/>
    <w:rsid w:val="00BB4179"/>
    <w:rsid w:val="00CB4DFC"/>
    <w:rsid w:val="00EC0311"/>
    <w:rsid w:val="00ED7616"/>
    <w:rsid w:val="00ED7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34A3C7"/>
  <w14:defaultImageDpi w14:val="32767"/>
  <w15:chartTrackingRefBased/>
  <w15:docId w15:val="{392134C9-1412-5B40-A269-11426D5E6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455</Words>
  <Characters>2173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2018-10-29T23:09:00Z</dcterms:created>
  <dcterms:modified xsi:type="dcterms:W3CDTF">2018-10-29T23:09:00Z</dcterms:modified>
  <cp:category/>
</cp:coreProperties>
</file>